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E4219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11091/010-2А (11091/010)-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E416E">
          <w:t xml:space="preserve">18.11.2016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E416E">
          <w:rPr>
            <w:bCs/>
          </w:rPr>
          <w:t xml:space="preserve">24.11.2016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E42197" w:rsidRPr="00E4219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E42197" w:rsidRPr="00E42197">
          <w:rPr>
            <w:rStyle w:val="aa"/>
          </w:rPr>
          <w:t>440052, г. Пенза, ул. Ново-Тамбовская, д.9;</w:t>
        </w:r>
        <w:r w:rsidR="00E42197" w:rsidRPr="00E42197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E42197" w:rsidRPr="00E42197">
          <w:rPr>
            <w:rStyle w:val="aa"/>
          </w:rPr>
          <w:t xml:space="preserve"> Процедурный кабинет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E42197" w:rsidRPr="00E42197">
          <w:rPr>
            <w:u w:val="single"/>
          </w:rPr>
          <w:t xml:space="preserve"> 11091/010-2А </w:t>
        </w:r>
        <w:r w:rsidR="00E42197">
          <w:t xml:space="preserve">(11091/010)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E42197" w:rsidRPr="00E42197">
          <w:rPr>
            <w:rStyle w:val="aa"/>
          </w:rPr>
          <w:t xml:space="preserve"> Медицинская </w:t>
        </w:r>
        <w:r w:rsidR="00E42197" w:rsidRPr="00E42197">
          <w:rPr>
            <w:u w:val="single"/>
          </w:rPr>
          <w:t xml:space="preserve">сестра процедурной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E42197" w:rsidRPr="00E42197">
          <w:rPr>
            <w:rStyle w:val="aa"/>
          </w:rPr>
          <w:t xml:space="preserve"> 24275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E42197" w:rsidRPr="00E4219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4B266C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6D0123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Процедурная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6D0123" w:rsidP="00745D40">
            <w:pPr>
              <w:pStyle w:val="a8"/>
            </w:pPr>
            <w:r>
              <w:t>100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E4219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11091/010-2А (11091/010)-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4B266C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4B266C" w:rsidRPr="00751B84">
            <w:rPr>
              <w:rStyle w:val="ad"/>
              <w:sz w:val="20"/>
              <w:szCs w:val="20"/>
            </w:rPr>
            <w:fldChar w:fldCharType="separate"/>
          </w:r>
          <w:r w:rsidR="00E42197">
            <w:rPr>
              <w:rStyle w:val="ad"/>
              <w:noProof/>
              <w:sz w:val="20"/>
              <w:szCs w:val="20"/>
            </w:rPr>
            <w:t>1</w:t>
          </w:r>
          <w:r w:rsidR="004B266C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42197" w:rsidRPr="00E42197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3;  11091/010, 11091/010-1А (11091/010), 11091/010-2А (11091/010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Процедурный кабинет"/>
    <w:docVar w:name="class" w:val="3.2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4F9FC73C594D40948D419B9A03572B65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10-2А (11091/010)- Б "/>
    <w:docVar w:name="oborud" w:val=" Медицинский инструментарий, холодильник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ED2615BB2A645088BC954F2364A6C89"/>
    <w:docVar w:name="rm_id" w:val="132"/>
    <w:docVar w:name="rm_name" w:val=" Медицинская сестра процедурной "/>
    <w:docVar w:name="rm_number" w:val=" 11091/010-2А (11091/010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Лекарственные и дезинфицирующие средства "/>
    <w:docVar w:name="version" w:val="51"/>
    <w:docVar w:name="zona_name" w:val=" "/>
    <w:docVar w:name="zona_time" w:val=" "/>
  </w:docVars>
  <w:rsids>
    <w:rsidRoot w:val="00E7055F"/>
    <w:rsid w:val="00017326"/>
    <w:rsid w:val="00025683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234932"/>
    <w:rsid w:val="00240A51"/>
    <w:rsid w:val="00265169"/>
    <w:rsid w:val="00280807"/>
    <w:rsid w:val="002913A7"/>
    <w:rsid w:val="002A637C"/>
    <w:rsid w:val="002C72A6"/>
    <w:rsid w:val="002D3F08"/>
    <w:rsid w:val="002E55C6"/>
    <w:rsid w:val="00305B2F"/>
    <w:rsid w:val="00367816"/>
    <w:rsid w:val="003876C3"/>
    <w:rsid w:val="00391F05"/>
    <w:rsid w:val="003C24DB"/>
    <w:rsid w:val="0040104A"/>
    <w:rsid w:val="00402CAC"/>
    <w:rsid w:val="00430176"/>
    <w:rsid w:val="00444410"/>
    <w:rsid w:val="0047752E"/>
    <w:rsid w:val="004A47AD"/>
    <w:rsid w:val="004B266C"/>
    <w:rsid w:val="004C4DB2"/>
    <w:rsid w:val="004D2734"/>
    <w:rsid w:val="00506D53"/>
    <w:rsid w:val="005207DE"/>
    <w:rsid w:val="00522B23"/>
    <w:rsid w:val="00524233"/>
    <w:rsid w:val="00530AAA"/>
    <w:rsid w:val="0054120E"/>
    <w:rsid w:val="00563E94"/>
    <w:rsid w:val="00576095"/>
    <w:rsid w:val="005A3A36"/>
    <w:rsid w:val="005B2299"/>
    <w:rsid w:val="005B466C"/>
    <w:rsid w:val="005B7FE8"/>
    <w:rsid w:val="005C0A9A"/>
    <w:rsid w:val="00603B23"/>
    <w:rsid w:val="00666B71"/>
    <w:rsid w:val="0069682B"/>
    <w:rsid w:val="006A3B18"/>
    <w:rsid w:val="006C28B3"/>
    <w:rsid w:val="006D0123"/>
    <w:rsid w:val="007049EB"/>
    <w:rsid w:val="00710271"/>
    <w:rsid w:val="00717C9F"/>
    <w:rsid w:val="00725A10"/>
    <w:rsid w:val="00732604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24014"/>
    <w:rsid w:val="00856A6F"/>
    <w:rsid w:val="00883461"/>
    <w:rsid w:val="008E68DE"/>
    <w:rsid w:val="0090588D"/>
    <w:rsid w:val="0092778A"/>
    <w:rsid w:val="00967790"/>
    <w:rsid w:val="009A0939"/>
    <w:rsid w:val="009F7EE1"/>
    <w:rsid w:val="00A12349"/>
    <w:rsid w:val="00A1389F"/>
    <w:rsid w:val="00A87B75"/>
    <w:rsid w:val="00A91908"/>
    <w:rsid w:val="00A97ACE"/>
    <w:rsid w:val="00AA4551"/>
    <w:rsid w:val="00AA46ED"/>
    <w:rsid w:val="00AA4DCC"/>
    <w:rsid w:val="00AD07A9"/>
    <w:rsid w:val="00AD14A4"/>
    <w:rsid w:val="00AD724D"/>
    <w:rsid w:val="00AD7C32"/>
    <w:rsid w:val="00AE58AB"/>
    <w:rsid w:val="00AF6413"/>
    <w:rsid w:val="00AF796F"/>
    <w:rsid w:val="00B04F25"/>
    <w:rsid w:val="00B84203"/>
    <w:rsid w:val="00BA5029"/>
    <w:rsid w:val="00BC2F3C"/>
    <w:rsid w:val="00BE7053"/>
    <w:rsid w:val="00C02721"/>
    <w:rsid w:val="00C47C9B"/>
    <w:rsid w:val="00C560AA"/>
    <w:rsid w:val="00C62B11"/>
    <w:rsid w:val="00C963F7"/>
    <w:rsid w:val="00CC78E3"/>
    <w:rsid w:val="00CE3307"/>
    <w:rsid w:val="00CF2E61"/>
    <w:rsid w:val="00CF7256"/>
    <w:rsid w:val="00D44BCE"/>
    <w:rsid w:val="00D76DF8"/>
    <w:rsid w:val="00DB5302"/>
    <w:rsid w:val="00DD6B1F"/>
    <w:rsid w:val="00DE24EC"/>
    <w:rsid w:val="00E124F4"/>
    <w:rsid w:val="00E36337"/>
    <w:rsid w:val="00E42197"/>
    <w:rsid w:val="00E7055F"/>
    <w:rsid w:val="00E85143"/>
    <w:rsid w:val="00EA1058"/>
    <w:rsid w:val="00EB72AD"/>
    <w:rsid w:val="00EC2489"/>
    <w:rsid w:val="00EC37A1"/>
    <w:rsid w:val="00ED2A98"/>
    <w:rsid w:val="00EF14F2"/>
    <w:rsid w:val="00EF3DC4"/>
    <w:rsid w:val="00F27D93"/>
    <w:rsid w:val="00F31681"/>
    <w:rsid w:val="00F4159D"/>
    <w:rsid w:val="00F44452"/>
    <w:rsid w:val="00F46C61"/>
    <w:rsid w:val="00F51EF5"/>
    <w:rsid w:val="00F76072"/>
    <w:rsid w:val="00FA6250"/>
    <w:rsid w:val="00FB001B"/>
    <w:rsid w:val="00FC02C0"/>
    <w:rsid w:val="00FD0BA7"/>
    <w:rsid w:val="00FD16BE"/>
    <w:rsid w:val="00FD2BA8"/>
    <w:rsid w:val="00FE4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2016-11-24T09:23:00Z</dcterms:created>
  <dcterms:modified xsi:type="dcterms:W3CDTF">2016-11-25T06:20:00Z</dcterms:modified>
</cp:coreProperties>
</file>